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0BF65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OSBERN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2D2B4B00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East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 Husbandman.</w:t>
      </w:r>
    </w:p>
    <w:p w14:paraId="70E91983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4A09D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281C6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Wyltoft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(not specified) against him, Henry</w:t>
      </w:r>
    </w:p>
    <w:p w14:paraId="5109617F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Lyon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Tunbridge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Jamys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Yalding(q.v.), John</w:t>
      </w:r>
    </w:p>
    <w:p w14:paraId="6FEE136F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Carter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Boxley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Lowe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B6C8269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https://waalt.uh.edu/index.php/CP40/871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CD3BE01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2CE742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B09FFA" w14:textId="77777777" w:rsidR="00393D9C" w:rsidRDefault="00393D9C" w:rsidP="0039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2022</w:t>
      </w:r>
    </w:p>
    <w:p w14:paraId="0DEB0B9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0BB52" w14:textId="77777777" w:rsidR="00393D9C" w:rsidRDefault="00393D9C" w:rsidP="009139A6">
      <w:r>
        <w:separator/>
      </w:r>
    </w:p>
  </w:endnote>
  <w:endnote w:type="continuationSeparator" w:id="0">
    <w:p w14:paraId="46F1ED1A" w14:textId="77777777" w:rsidR="00393D9C" w:rsidRDefault="00393D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6E6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B63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E89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77300" w14:textId="77777777" w:rsidR="00393D9C" w:rsidRDefault="00393D9C" w:rsidP="009139A6">
      <w:r>
        <w:separator/>
      </w:r>
    </w:p>
  </w:footnote>
  <w:footnote w:type="continuationSeparator" w:id="0">
    <w:p w14:paraId="11EC4EF8" w14:textId="77777777" w:rsidR="00393D9C" w:rsidRDefault="00393D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C56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833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10B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D9C"/>
    <w:rsid w:val="000666E0"/>
    <w:rsid w:val="002510B7"/>
    <w:rsid w:val="00393D9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23B27"/>
  <w15:chartTrackingRefBased/>
  <w15:docId w15:val="{0DFBF354-AF78-4BBF-B419-73A0E3B3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93D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2022-06-01T11:28:00Z</dcterms:created>
  <dcterms:modified xsi:type="dcterms:W3CDTF">2022-06-01T11:29:00Z</dcterms:modified>
</cp:coreProperties>
</file>